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/>
    <w:p w14:paraId="5C1B3859" w14:textId="13DF3E02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</w:t>
      </w:r>
      <w:bookmarkStart w:id="0" w:name="_GoBack"/>
      <w:bookmarkEnd w:id="0"/>
      <w:r w:rsidRPr="008D329F">
        <w:rPr>
          <w:color w:val="2E74B5"/>
          <w:sz w:val="26"/>
          <w:lang w:val="el-GR"/>
        </w:rPr>
        <w:t>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E556FF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B4D83D4" w14:textId="3D113E7C" w:rsidR="008D329F" w:rsidRPr="00E556FF" w:rsidRDefault="008D329F" w:rsidP="00E556F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E556F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990731" w:rsidRPr="00990731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Συσκευή Ενδυνάμωσης </w:t>
            </w:r>
            <w:proofErr w:type="spellStart"/>
            <w:r w:rsidR="00990731" w:rsidRPr="00990731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εισπσνευστικών</w:t>
            </w:r>
            <w:proofErr w:type="spellEnd"/>
            <w:r w:rsidR="00990731" w:rsidRPr="00990731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μυών για ενήλικες.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69616A04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7B630788" w14:textId="77777777" w:rsidR="00990731" w:rsidRDefault="00990731" w:rsidP="00990731">
            <w:pPr>
              <w:suppressAutoHyphens w:val="0"/>
              <w:spacing w:after="0"/>
              <w:jc w:val="center"/>
              <w:rPr>
                <w:rFonts w:ascii="Roboto" w:hAnsi="Roboto"/>
                <w:color w:val="333333"/>
                <w:sz w:val="16"/>
                <w:szCs w:val="16"/>
                <w:lang w:val="el-GR" w:eastAsia="el-GR"/>
              </w:rPr>
            </w:pPr>
            <w:r w:rsidRPr="00990731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Συσκευή Ενδυνάμωσης </w:t>
            </w:r>
            <w:proofErr w:type="spellStart"/>
            <w:r w:rsidRPr="00990731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εισπσνευστικών</w:t>
            </w:r>
            <w:proofErr w:type="spellEnd"/>
            <w:r w:rsidRPr="00990731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μυών για ενήλικες. Μηχανική συσκευή με βαλβίδες διαφορετικών οπών (9 διαφορετικών) για ενδυνάμωση εισπνευστικών μυών.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Με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μάσκ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>α, επ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ιστόμιο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ρινο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πίεστρο,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σύνδεσμο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σχήμ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>ατος Ταφ.</w:t>
            </w:r>
          </w:p>
          <w:p w14:paraId="5D2D01F7" w14:textId="1EE10214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067C4B4D" w:rsidR="008D329F" w:rsidRPr="00E556FF" w:rsidRDefault="00E556F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42694804" w:rsidR="008D329F" w:rsidRPr="00E556FF" w:rsidRDefault="00E556F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0298D"/>
    <w:rsid w:val="000325FB"/>
    <w:rsid w:val="00066F06"/>
    <w:rsid w:val="00087CF8"/>
    <w:rsid w:val="000A317B"/>
    <w:rsid w:val="000C40B4"/>
    <w:rsid w:val="000E333F"/>
    <w:rsid w:val="00104A6B"/>
    <w:rsid w:val="00115F5C"/>
    <w:rsid w:val="00166FA0"/>
    <w:rsid w:val="001D6594"/>
    <w:rsid w:val="00240B8E"/>
    <w:rsid w:val="0024151E"/>
    <w:rsid w:val="002639A3"/>
    <w:rsid w:val="002C5B52"/>
    <w:rsid w:val="002D703C"/>
    <w:rsid w:val="002E111A"/>
    <w:rsid w:val="004073EE"/>
    <w:rsid w:val="00483071"/>
    <w:rsid w:val="00601FB8"/>
    <w:rsid w:val="00772D19"/>
    <w:rsid w:val="007A298A"/>
    <w:rsid w:val="007C3968"/>
    <w:rsid w:val="00860B02"/>
    <w:rsid w:val="008D329F"/>
    <w:rsid w:val="00974C22"/>
    <w:rsid w:val="00990731"/>
    <w:rsid w:val="009A6F68"/>
    <w:rsid w:val="00A2250D"/>
    <w:rsid w:val="00A24C38"/>
    <w:rsid w:val="00A432FE"/>
    <w:rsid w:val="00A72F40"/>
    <w:rsid w:val="00A97DE6"/>
    <w:rsid w:val="00AE4F97"/>
    <w:rsid w:val="00B42BCD"/>
    <w:rsid w:val="00B94951"/>
    <w:rsid w:val="00D43DFD"/>
    <w:rsid w:val="00D87C60"/>
    <w:rsid w:val="00E556FF"/>
    <w:rsid w:val="00E6188C"/>
    <w:rsid w:val="00E7025B"/>
    <w:rsid w:val="00F14BB0"/>
    <w:rsid w:val="00F34493"/>
    <w:rsid w:val="00F55C81"/>
    <w:rsid w:val="00F9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76272D31</Template>
  <TotalTime>1</TotalTime>
  <Pages>1</Pages>
  <Words>70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2025-11-06T12:57:00Z</dcterms:created>
  <dcterms:modified xsi:type="dcterms:W3CDTF">2025-11-20T12:52:00Z</dcterms:modified>
</cp:coreProperties>
</file>